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374" w:rsidRDefault="00673374" w:rsidP="00BB42E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673374" w:rsidRPr="002014B7" w:rsidRDefault="00673374" w:rsidP="00BB42EA">
      <w:pPr>
        <w:pStyle w:val="NoSpacing"/>
        <w:rPr>
          <w:rFonts w:ascii="Times New Roman" w:hAnsi="Times New Roman" w:cs="Times New Roman"/>
          <w:b/>
          <w:bCs/>
          <w:sz w:val="16"/>
          <w:szCs w:val="16"/>
        </w:rPr>
      </w:pPr>
    </w:p>
    <w:p w:rsidR="00673374" w:rsidRPr="0067266A" w:rsidRDefault="00673374" w:rsidP="00BB42E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67266A">
        <w:rPr>
          <w:rFonts w:ascii="Times New Roman" w:hAnsi="Times New Roman" w:cs="Times New Roman"/>
          <w:b/>
          <w:bCs/>
          <w:sz w:val="24"/>
          <w:szCs w:val="24"/>
        </w:rPr>
        <w:t>Результаты проведения краевой диагностической работы по РУССКОМУ ЯЗЫКУ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67266A">
        <w:rPr>
          <w:rFonts w:ascii="Times New Roman" w:hAnsi="Times New Roman" w:cs="Times New Roman"/>
          <w:b/>
          <w:bCs/>
          <w:sz w:val="24"/>
          <w:szCs w:val="24"/>
        </w:rPr>
        <w:t>в  9 «А» классе МБОУСОШ 21</w:t>
      </w:r>
    </w:p>
    <w:p w:rsidR="00673374" w:rsidRDefault="00673374" w:rsidP="00BB42E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 проведения   6 февраля 2019</w:t>
      </w:r>
      <w:r w:rsidRPr="0067266A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</w:p>
    <w:p w:rsidR="00673374" w:rsidRDefault="00673374" w:rsidP="00BB42EA">
      <w:pPr>
        <w:pStyle w:val="NoSpacing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7266A">
        <w:rPr>
          <w:rFonts w:ascii="Times New Roman" w:hAnsi="Times New Roman" w:cs="Times New Roman"/>
          <w:b/>
          <w:bCs/>
          <w:sz w:val="24"/>
          <w:szCs w:val="24"/>
        </w:rPr>
        <w:t>Ф.И.О. учителя  Гузиёва Ольга Алексеевна</w:t>
      </w:r>
    </w:p>
    <w:p w:rsidR="00673374" w:rsidRPr="002014B7" w:rsidRDefault="00673374" w:rsidP="00BB42EA">
      <w:pPr>
        <w:pStyle w:val="NoSpacing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499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8"/>
        <w:gridCol w:w="3300"/>
        <w:gridCol w:w="990"/>
        <w:gridCol w:w="660"/>
        <w:gridCol w:w="770"/>
        <w:gridCol w:w="772"/>
        <w:gridCol w:w="660"/>
        <w:gridCol w:w="660"/>
        <w:gridCol w:w="770"/>
        <w:gridCol w:w="550"/>
        <w:gridCol w:w="550"/>
        <w:gridCol w:w="564"/>
        <w:gridCol w:w="550"/>
        <w:gridCol w:w="550"/>
        <w:gridCol w:w="550"/>
        <w:gridCol w:w="550"/>
        <w:gridCol w:w="1029"/>
        <w:gridCol w:w="976"/>
      </w:tblGrid>
      <w:tr w:rsidR="00673374" w:rsidRPr="0067266A" w:rsidTr="002014B7">
        <w:trPr>
          <w:trHeight w:val="317"/>
        </w:trPr>
        <w:tc>
          <w:tcPr>
            <w:tcW w:w="548" w:type="dxa"/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00" w:type="dxa"/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</w:t>
            </w:r>
          </w:p>
        </w:tc>
        <w:tc>
          <w:tcPr>
            <w:tcW w:w="990" w:type="dxa"/>
          </w:tcPr>
          <w:p w:rsidR="00673374" w:rsidRPr="00A5015E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1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660" w:type="dxa"/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9" w:type="dxa"/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976" w:type="dxa"/>
          </w:tcPr>
          <w:p w:rsidR="00673374" w:rsidRPr="0003230F" w:rsidRDefault="00673374" w:rsidP="002014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Аверьянова Надежда </w:t>
            </w:r>
          </w:p>
        </w:tc>
        <w:tc>
          <w:tcPr>
            <w:tcW w:w="990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0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Айдаров Давран </w:t>
            </w:r>
          </w:p>
        </w:tc>
        <w:tc>
          <w:tcPr>
            <w:tcW w:w="99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Асланов Микаил </w:t>
            </w:r>
          </w:p>
        </w:tc>
        <w:tc>
          <w:tcPr>
            <w:tcW w:w="990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Асланов Мухамад-Оли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Байрамова Лабиса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Басик Родион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Бадалов Азиз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rPr>
          <w:trHeight w:val="370"/>
        </w:trPr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Бурлуцкий Даниил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E771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E771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E771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E771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E771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E771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Воронецкая Кристина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Восколович Яна </w:t>
            </w:r>
          </w:p>
        </w:tc>
        <w:tc>
          <w:tcPr>
            <w:tcW w:w="990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Гордиенко Дмитрий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Жукова Татьяна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Кислицына Дарья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Левченко Даниил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Моисеев Евгений </w:t>
            </w:r>
          </w:p>
        </w:tc>
        <w:tc>
          <w:tcPr>
            <w:tcW w:w="990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Мамедов Ильяс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Марасанов Данила </w:t>
            </w:r>
          </w:p>
        </w:tc>
        <w:tc>
          <w:tcPr>
            <w:tcW w:w="990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Несвитайлова Валерия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Новосельцева Кристина </w:t>
            </w:r>
          </w:p>
        </w:tc>
        <w:tc>
          <w:tcPr>
            <w:tcW w:w="990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Птах Роман </w:t>
            </w:r>
          </w:p>
        </w:tc>
        <w:tc>
          <w:tcPr>
            <w:tcW w:w="990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Решетников Андрей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Савченко Илья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Санеев Константин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</w:p>
        </w:tc>
        <w:tc>
          <w:tcPr>
            <w:tcW w:w="66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E771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E771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E771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E771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E771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E771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Черкашин Андрей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Шамоева Диана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Шапкина Светлана </w:t>
            </w:r>
          </w:p>
        </w:tc>
        <w:tc>
          <w:tcPr>
            <w:tcW w:w="990" w:type="dxa"/>
          </w:tcPr>
          <w:p w:rsidR="00673374" w:rsidRPr="0003230F" w:rsidRDefault="00673374" w:rsidP="001D32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30F">
              <w:rPr>
                <w:rFonts w:ascii="Times New Roman" w:hAnsi="Times New Roman" w:cs="Times New Roman"/>
                <w:sz w:val="24"/>
                <w:szCs w:val="24"/>
              </w:rPr>
              <w:t xml:space="preserve">Яковлева Полина </w:t>
            </w:r>
          </w:p>
        </w:tc>
        <w:tc>
          <w:tcPr>
            <w:tcW w:w="990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Козырев Егор</w:t>
            </w:r>
          </w:p>
        </w:tc>
        <w:tc>
          <w:tcPr>
            <w:tcW w:w="990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" w:type="dxa"/>
          </w:tcPr>
          <w:p w:rsidR="00673374" w:rsidRPr="0003230F" w:rsidRDefault="00673374" w:rsidP="00270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E771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9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74" w:rsidRPr="0067266A">
        <w:tc>
          <w:tcPr>
            <w:tcW w:w="548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673374" w:rsidRPr="0003230F" w:rsidRDefault="00673374" w:rsidP="0003230F">
            <w:pPr>
              <w:tabs>
                <w:tab w:val="left" w:pos="21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673374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673374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673374" w:rsidRPr="0003230F" w:rsidRDefault="00673374" w:rsidP="00E771F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0" w:type="dxa"/>
            <w:tcBorders>
              <w:right w:val="single" w:sz="4" w:space="0" w:color="auto"/>
            </w:tcBorders>
          </w:tcPr>
          <w:p w:rsidR="00673374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:rsidR="00673374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29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73374" w:rsidRPr="0003230F" w:rsidRDefault="00673374" w:rsidP="006726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374" w:rsidRPr="0067266A" w:rsidRDefault="00673374" w:rsidP="00E477B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67266A">
        <w:rPr>
          <w:rFonts w:ascii="Times New Roman" w:hAnsi="Times New Roman" w:cs="Times New Roman"/>
          <w:b/>
          <w:bCs/>
          <w:sz w:val="24"/>
          <w:szCs w:val="24"/>
        </w:rPr>
        <w:t>Количество полученных оценок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8"/>
        <w:gridCol w:w="2889"/>
        <w:gridCol w:w="2922"/>
        <w:gridCol w:w="2552"/>
      </w:tblGrid>
      <w:tr w:rsidR="00673374" w:rsidRPr="0067266A">
        <w:trPr>
          <w:trHeight w:val="70"/>
        </w:trPr>
        <w:tc>
          <w:tcPr>
            <w:tcW w:w="2268" w:type="dxa"/>
          </w:tcPr>
          <w:p w:rsidR="00673374" w:rsidRPr="0067266A" w:rsidRDefault="00673374" w:rsidP="00B712C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2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89" w:type="dxa"/>
          </w:tcPr>
          <w:p w:rsidR="00673374" w:rsidRPr="0067266A" w:rsidRDefault="00673374" w:rsidP="00B712C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26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22" w:type="dxa"/>
          </w:tcPr>
          <w:p w:rsidR="00673374" w:rsidRPr="0067266A" w:rsidRDefault="00673374" w:rsidP="00B712C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26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673374" w:rsidRPr="0067266A" w:rsidRDefault="00673374" w:rsidP="00B712C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26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3374" w:rsidRPr="0067266A">
        <w:tc>
          <w:tcPr>
            <w:tcW w:w="2268" w:type="dxa"/>
          </w:tcPr>
          <w:p w:rsidR="00673374" w:rsidRPr="0067266A" w:rsidRDefault="00673374" w:rsidP="00B712C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9" w:type="dxa"/>
          </w:tcPr>
          <w:p w:rsidR="00673374" w:rsidRPr="0067266A" w:rsidRDefault="00673374" w:rsidP="00B712C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22" w:type="dxa"/>
          </w:tcPr>
          <w:p w:rsidR="00673374" w:rsidRPr="0067266A" w:rsidRDefault="00673374" w:rsidP="00B712C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673374" w:rsidRPr="0067266A" w:rsidRDefault="00673374" w:rsidP="00B712C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3374" w:rsidRPr="0067266A">
        <w:tc>
          <w:tcPr>
            <w:tcW w:w="2268" w:type="dxa"/>
          </w:tcPr>
          <w:p w:rsidR="00673374" w:rsidRPr="0067266A" w:rsidRDefault="00673374" w:rsidP="00B712C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7266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889" w:type="dxa"/>
          </w:tcPr>
          <w:p w:rsidR="00673374" w:rsidRPr="0067266A" w:rsidRDefault="00673374" w:rsidP="00B712C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67266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922" w:type="dxa"/>
          </w:tcPr>
          <w:p w:rsidR="00673374" w:rsidRPr="0067266A" w:rsidRDefault="00673374" w:rsidP="00B712C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7266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552" w:type="dxa"/>
          </w:tcPr>
          <w:p w:rsidR="00673374" w:rsidRPr="0067266A" w:rsidRDefault="00673374" w:rsidP="00B712C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7266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</w:tbl>
    <w:p w:rsidR="00673374" w:rsidRPr="0067266A" w:rsidRDefault="00673374" w:rsidP="00BB42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3374" w:rsidRPr="0067266A" w:rsidSect="0067266A">
      <w:pgSz w:w="16838" w:h="11906" w:orient="landscape" w:code="9"/>
      <w:pgMar w:top="0" w:right="720" w:bottom="4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42EA"/>
    <w:rsid w:val="0003230F"/>
    <w:rsid w:val="000655D0"/>
    <w:rsid w:val="000911CF"/>
    <w:rsid w:val="000F7A73"/>
    <w:rsid w:val="00142230"/>
    <w:rsid w:val="001819EB"/>
    <w:rsid w:val="001D32F8"/>
    <w:rsid w:val="001D35A1"/>
    <w:rsid w:val="002014B7"/>
    <w:rsid w:val="002019AD"/>
    <w:rsid w:val="00203D98"/>
    <w:rsid w:val="00270261"/>
    <w:rsid w:val="00270ED9"/>
    <w:rsid w:val="002C7009"/>
    <w:rsid w:val="00393AE6"/>
    <w:rsid w:val="003A14F4"/>
    <w:rsid w:val="00452DEF"/>
    <w:rsid w:val="004D5AE7"/>
    <w:rsid w:val="005A7E22"/>
    <w:rsid w:val="006364F1"/>
    <w:rsid w:val="0067266A"/>
    <w:rsid w:val="00673374"/>
    <w:rsid w:val="006B23BA"/>
    <w:rsid w:val="0077418E"/>
    <w:rsid w:val="007E3569"/>
    <w:rsid w:val="007F0602"/>
    <w:rsid w:val="008E4D65"/>
    <w:rsid w:val="00931351"/>
    <w:rsid w:val="00931FCF"/>
    <w:rsid w:val="00955858"/>
    <w:rsid w:val="00973960"/>
    <w:rsid w:val="009A614D"/>
    <w:rsid w:val="00A5015E"/>
    <w:rsid w:val="00AB13F0"/>
    <w:rsid w:val="00B712C2"/>
    <w:rsid w:val="00B91C5C"/>
    <w:rsid w:val="00BB42EA"/>
    <w:rsid w:val="00BB7509"/>
    <w:rsid w:val="00CB1C27"/>
    <w:rsid w:val="00CB1D39"/>
    <w:rsid w:val="00DF3DA5"/>
    <w:rsid w:val="00E12B31"/>
    <w:rsid w:val="00E477B5"/>
    <w:rsid w:val="00E771F8"/>
    <w:rsid w:val="00F4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B3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B42EA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BB42E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50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304</TotalTime>
  <Pages>2</Pages>
  <Words>287</Words>
  <Characters>1640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2019-02-07T06:47:00Z</cp:lastPrinted>
  <dcterms:created xsi:type="dcterms:W3CDTF">2010-08-07T20:14:00Z</dcterms:created>
  <dcterms:modified xsi:type="dcterms:W3CDTF">2019-02-07T06:47:00Z</dcterms:modified>
</cp:coreProperties>
</file>